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100" w:rsidRPr="000D76FA" w:rsidRDefault="00683100" w:rsidP="00683100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8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683100" w:rsidRPr="000D76FA" w:rsidRDefault="00683100" w:rsidP="00683100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D27A27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C845DCB" wp14:editId="0D0F139C">
            <wp:extent cx="3174480" cy="634680"/>
            <wp:effectExtent l="0" t="0" r="0" b="0"/>
            <wp:docPr id="112" name="KE9KR14.eps" descr="id:2147489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448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66FF981" wp14:editId="60C37552">
            <wp:extent cx="3301560" cy="582840"/>
            <wp:effectExtent l="0" t="0" r="0" b="0"/>
            <wp:docPr id="113" name="KE9KR15.eps" descr="id:2147489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15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578B21D" wp14:editId="4255EEE2">
            <wp:extent cx="3605760" cy="697680"/>
            <wp:effectExtent l="0" t="0" r="0" b="0"/>
            <wp:docPr id="114" name="KE9KR16.eps" descr="id:2147489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57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5BA209A" wp14:editId="00819F3F">
            <wp:extent cx="3504960" cy="533520"/>
            <wp:effectExtent l="0" t="0" r="0" b="0"/>
            <wp:docPr id="115" name="KE9KR17.eps" descr="id:2147489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496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7C6EB90" wp14:editId="7547A537">
            <wp:extent cx="3593520" cy="660600"/>
            <wp:effectExtent l="0" t="0" r="0" b="0"/>
            <wp:docPr id="116" name="KE9KR18.eps" descr="id:2147489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352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89A1345" wp14:editId="29E23009">
            <wp:extent cx="3657600" cy="596520"/>
            <wp:effectExtent l="0" t="0" r="0" b="0"/>
            <wp:docPr id="117" name="KE9KR19.eps" descr="id:2147489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about 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must be Betty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it is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it 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the bed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not mine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a soccer ball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think so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like playing soccer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 course not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remember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Certainly!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go!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Have fun!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Jenny studies English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Jenny likes French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her name is on the cover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book must belong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Amy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Cathy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Mary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is worried about his English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interested in the club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join the club now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color of Anna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schoolbag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blue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green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red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pet dog belongs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Emma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Mary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young man under the tree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Amy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cousin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cousin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Frank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cousin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girl is so tired because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watched TV too late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strange noise made her awake all night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finished her homework until 12:00 last night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the boy lose?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clothes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schoolbag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His school ID card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did he probably lose it?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music hall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the park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did Ann find the pencil case?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school shop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classroom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school library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Whose pencil case is this?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Bob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Dave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did the girl see the UFO?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the street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garden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the UFO look like?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bird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bag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cloud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27"/>
        <w:gridCol w:w="2786"/>
        <w:gridCol w:w="2154"/>
      </w:tblGrid>
      <w:tr w:rsidR="00683100" w:rsidRPr="000D76FA" w:rsidTr="00D71E5F">
        <w:trPr>
          <w:jc w:val="center"/>
        </w:trPr>
        <w:tc>
          <w:tcPr>
            <w:tcW w:w="201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Things</w:t>
            </w:r>
          </w:p>
        </w:tc>
        <w:tc>
          <w:tcPr>
            <w:tcW w:w="16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Owners</w:t>
            </w:r>
          </w:p>
        </w:tc>
        <w:tc>
          <w:tcPr>
            <w:tcW w:w="130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Reasons</w:t>
            </w:r>
          </w:p>
        </w:tc>
      </w:tr>
      <w:tr w:rsidR="00683100" w:rsidRPr="000D76FA" w:rsidTr="00D71E5F">
        <w:trPr>
          <w:jc w:val="center"/>
        </w:trPr>
        <w:tc>
          <w:tcPr>
            <w:tcW w:w="2012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 </w:t>
            </w:r>
          </w:p>
        </w:tc>
        <w:tc>
          <w:tcPr>
            <w:tcW w:w="1685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Carla</w:t>
            </w:r>
          </w:p>
        </w:tc>
        <w:tc>
          <w:tcPr>
            <w:tcW w:w="1303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They are her favorite food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683100" w:rsidRPr="000D76FA" w:rsidTr="00D71E5F">
        <w:trPr>
          <w:jc w:val="center"/>
        </w:trPr>
        <w:tc>
          <w:tcPr>
            <w:tcW w:w="2012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Orange juice</w:t>
            </w:r>
          </w:p>
        </w:tc>
        <w:tc>
          <w:tcPr>
            <w:tcW w:w="1685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Fred</w:t>
            </w:r>
          </w:p>
        </w:tc>
        <w:tc>
          <w:tcPr>
            <w:tcW w:w="1303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He always drinks that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683100" w:rsidRPr="000D76FA" w:rsidTr="00D71E5F">
        <w:trPr>
          <w:jc w:val="center"/>
        </w:trPr>
        <w:tc>
          <w:tcPr>
            <w:tcW w:w="2012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Tomatoes and apples</w:t>
            </w:r>
          </w:p>
        </w:tc>
        <w:tc>
          <w:tcPr>
            <w:tcW w:w="1685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　 </w:t>
            </w:r>
          </w:p>
        </w:tc>
        <w:tc>
          <w:tcPr>
            <w:tcW w:w="1303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They take good care of their health and often eat vegetables and fruit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683100" w:rsidRPr="000D76FA" w:rsidTr="00D71E5F">
        <w:trPr>
          <w:jc w:val="center"/>
        </w:trPr>
        <w:tc>
          <w:tcPr>
            <w:tcW w:w="2012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A CD</w:t>
            </w:r>
          </w:p>
        </w:tc>
        <w:tc>
          <w:tcPr>
            <w:tcW w:w="1685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Linda</w:t>
            </w:r>
          </w:p>
        </w:tc>
        <w:tc>
          <w:tcPr>
            <w:tcW w:w="1303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She always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to classical music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683100" w:rsidRPr="000D76FA" w:rsidTr="00D71E5F">
        <w:trPr>
          <w:jc w:val="center"/>
        </w:trPr>
        <w:tc>
          <w:tcPr>
            <w:tcW w:w="2012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　 </w:t>
            </w:r>
          </w:p>
        </w:tc>
        <w:tc>
          <w:tcPr>
            <w:tcW w:w="1685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Mary</w:t>
            </w:r>
          </w:p>
        </w:tc>
        <w:tc>
          <w:tcPr>
            <w:tcW w:w="1303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She likes reading very much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683100" w:rsidRPr="000D76FA" w:rsidTr="00D71E5F">
        <w:trPr>
          <w:jc w:val="center"/>
        </w:trPr>
        <w:tc>
          <w:tcPr>
            <w:tcW w:w="2012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A toy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　 </w:t>
            </w:r>
          </w:p>
        </w:tc>
        <w:tc>
          <w:tcPr>
            <w:tcW w:w="1685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Jimmy</w:t>
            </w:r>
          </w:p>
        </w:tc>
        <w:tc>
          <w:tcPr>
            <w:tcW w:w="1303" w:type="pct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He is the only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at the picnic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683100" w:rsidRPr="000D76FA" w:rsidRDefault="00683100" w:rsidP="0068310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most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earth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yourself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UFO stands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unidentified flying object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a general term for anything seen in the sky that cannot be explained or identified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World War </w:t>
      </w:r>
      <w:r w:rsidRPr="000D76FA">
        <w:rPr>
          <w:rFonts w:ascii="宋体" w:eastAsia="宋体" w:hAnsi="宋体" w:cs="宋体" w:hint="eastAsia"/>
          <w:color w:val="000000" w:themeColor="text1"/>
          <w:sz w:val="24"/>
        </w:rPr>
        <w:t>Ⅱ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there were many reports of mysterious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flying saucers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are called flying saucers because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common shapes described are plate-like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quite a long time, strange shapes had been reported in different parts of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Some pilots of planes reported that round flying machines once followed them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moved at great speed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unofficial experts and newspapers suggested that some creatures from other planets were watching 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Some people said a UFO had landed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space creature got out of the UFO, walked around, and then flew off again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is much disagreement about whether UFOs are really alien spaceships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Many UFO sightings and photographs have been proved to be mistakes or fake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once the picture of a UFO turned out to be a military aircraft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What lies ahead of us?We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know, but we can be sure that whatever happens,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are living in an age which will grow more interesting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Taos is a small town in New Mexico, USA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Many people come here for a visit every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do not come to see the beautiful scenes(</w:t>
      </w:r>
      <w:r w:rsidRPr="000D76FA">
        <w:rPr>
          <w:rFonts w:ascii="Times New Roman" w:eastAsia="宋体" w:hAnsi="宋体"/>
          <w:color w:val="000000" w:themeColor="text1"/>
          <w:sz w:val="24"/>
        </w:rPr>
        <w:t>景色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eat delicious food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come to listen to a kind of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sound:the Taos Hum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hum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means a low sound that never stops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is the sound strange?Firstly, the Taos Hum that people hear is quite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Someone says it sounds like a little bee(</w:t>
      </w:r>
      <w:r w:rsidRPr="000D76FA">
        <w:rPr>
          <w:rFonts w:ascii="Times New Roman" w:eastAsia="宋体" w:hAnsi="宋体"/>
          <w:color w:val="000000" w:themeColor="text1"/>
          <w:sz w:val="24"/>
        </w:rPr>
        <w:t>蜜蜂</w:t>
      </w:r>
      <w:r w:rsidRPr="000D76FA">
        <w:rPr>
          <w:rFonts w:ascii="Times New Roman" w:eastAsia="宋体" w:hAnsi="宋体"/>
          <w:color w:val="000000" w:themeColor="text1"/>
          <w:sz w:val="24"/>
        </w:rPr>
        <w:t>) flying around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Others think it sounds like a car moving in a faraway(</w:t>
      </w:r>
      <w:r w:rsidRPr="000D76FA">
        <w:rPr>
          <w:rFonts w:ascii="Times New Roman" w:eastAsia="宋体" w:hAnsi="宋体"/>
          <w:color w:val="000000" w:themeColor="text1"/>
          <w:sz w:val="24"/>
        </w:rPr>
        <w:t>遥远的</w:t>
      </w:r>
      <w:r w:rsidRPr="000D76FA">
        <w:rPr>
          <w:rFonts w:ascii="Times New Roman" w:eastAsia="宋体" w:hAnsi="宋体"/>
          <w:color w:val="000000" w:themeColor="text1"/>
          <w:sz w:val="24"/>
        </w:rPr>
        <w:t>) place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Secondly,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knows where the sound comes from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Joe Mullins, a scientist from the University of New Mexico, is one of the first persons to do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 the hum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put some instruments in places where people could hear the hum, but those instruments couldn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hear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any hum!Others who wanted to find the hum failed,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Many people try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that strange sound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Someone says it is a noise made by insects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Someone believes it must come from some secret projects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Someone says there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be an underground UFO base!But no one is sure which is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It might be interesting for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listen to the hum, but it is not for people who live in the town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They have to hear the sound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is really a hard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or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terrible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strange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musical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different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similar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high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nobody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everybody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somebody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discussion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research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invention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receive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produce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explain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might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would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need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teachers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astronauts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visitors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another time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all the time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sometimes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sleeping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more than 3,000 years, the Sanxingdui Ruins site(</w:t>
      </w:r>
      <w:r w:rsidRPr="000D76FA">
        <w:rPr>
          <w:rFonts w:ascii="Times New Roman" w:eastAsia="宋体" w:hAnsi="宋体"/>
          <w:color w:val="000000" w:themeColor="text1"/>
          <w:sz w:val="24"/>
        </w:rPr>
        <w:t>三星堆遗址</w:t>
      </w:r>
      <w:r w:rsidRPr="000D76FA">
        <w:rPr>
          <w:rFonts w:ascii="Times New Roman" w:eastAsia="宋体" w:hAnsi="宋体"/>
          <w:color w:val="000000" w:themeColor="text1"/>
          <w:sz w:val="24"/>
        </w:rPr>
        <w:t>) surprised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Hundreds of cultural relics(</w:t>
      </w:r>
      <w:r w:rsidRPr="000D76FA">
        <w:rPr>
          <w:rFonts w:ascii="Times New Roman" w:eastAsia="宋体" w:hAnsi="宋体"/>
          <w:color w:val="000000" w:themeColor="text1"/>
          <w:sz w:val="24"/>
        </w:rPr>
        <w:t>文物</w:t>
      </w:r>
      <w:r w:rsidRPr="000D76FA">
        <w:rPr>
          <w:rFonts w:ascii="Times New Roman" w:eastAsia="宋体" w:hAnsi="宋体"/>
          <w:color w:val="000000" w:themeColor="text1"/>
          <w:sz w:val="24"/>
        </w:rPr>
        <w:t>) have been found there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are some relics who want to say hello!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1"/>
        <w:gridCol w:w="6411"/>
      </w:tblGrid>
      <w:tr w:rsidR="00683100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large bronze mask(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青铜面具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look strange, but I am not an alien!I was dug out from the second pit(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坑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Some scientists think I am made like Cancong, the first king of ancient Shu, and others think I have close relation to </w:t>
            </w:r>
            <w:r w:rsidRPr="000D76FA">
              <w:rPr>
                <w:rFonts w:ascii="Times New Roman" w:eastAsia="宋体" w:hAnsi="宋体"/>
                <w:i/>
                <w:color w:val="000000" w:themeColor="text1"/>
                <w:sz w:val="24"/>
              </w:rPr>
              <w:t>Zhulong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, the Torch Dragon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683100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unfinished gold mask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Although 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 unfinished, I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 still in style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People who found me told me I am expensive because I am made from gold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They said my look shows that people of ancient Shu worshiped(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崇拜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 gold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683100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bronze standing figure(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人像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wear a tall hat and a long coat with dragon patterns(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图案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am the world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oldest life-sized standing human figure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Many people think I might be an image(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塑像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 of the king of the ancient kingdom(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王国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 of Shu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  <w:tr w:rsidR="00683100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63" w:type="dxa"/>
              <w:right w:w="63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 bronze vessels(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容器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683100" w:rsidRPr="000D76FA" w:rsidRDefault="00683100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We are bronze cups for holding water or wine(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酒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We are also in dragon patterns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Some of us are square, which means we were only used by the king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</w:tc>
      </w:tr>
    </w:tbl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relics from Sanxingdui Ruins site are more than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years old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3, 000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3, 500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4, 000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relic may have nothing to do with the dragon?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bronze vessels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unfinished gold mask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large bronze mask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NOT true according to the passage?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bronze mask was found in the second pit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square vessels were only used by the king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unfinished gold mask was made from gold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can we probably find the information?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 storybook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 history magazine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a picture book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When you look up into the sky at night, have you ever felt that your eyes are deceiving you?It seems that stars are moving all the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Actually, there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nothing wrong with your eyes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twinkle(</w:t>
      </w:r>
      <w:r w:rsidRPr="000D76FA">
        <w:rPr>
          <w:rFonts w:ascii="Times New Roman" w:eastAsia="宋体" w:hAnsi="宋体"/>
          <w:color w:val="000000" w:themeColor="text1"/>
          <w:sz w:val="24"/>
        </w:rPr>
        <w:t>闪烁的</w:t>
      </w:r>
      <w:r w:rsidRPr="000D76FA">
        <w:rPr>
          <w:rFonts w:ascii="Times New Roman" w:eastAsia="宋体" w:hAnsi="宋体"/>
          <w:color w:val="000000" w:themeColor="text1"/>
          <w:sz w:val="24"/>
        </w:rPr>
        <w:t>) effect is called scintillation(</w:t>
      </w:r>
      <w:r w:rsidRPr="000D76FA">
        <w:rPr>
          <w:rFonts w:ascii="Times New Roman" w:eastAsia="宋体" w:hAnsi="宋体"/>
          <w:color w:val="000000" w:themeColor="text1"/>
          <w:sz w:val="24"/>
        </w:rPr>
        <w:t>闪烁现象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Scintillation happens because of air movements in the earth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atmosphere(</w:t>
      </w:r>
      <w:r w:rsidRPr="000D76FA">
        <w:rPr>
          <w:rFonts w:ascii="Times New Roman" w:eastAsia="宋体" w:hAnsi="宋体"/>
          <w:color w:val="000000" w:themeColor="text1"/>
          <w:sz w:val="24"/>
        </w:rPr>
        <w:t>大气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Light is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bent(</w:t>
      </w:r>
      <w:r w:rsidRPr="000D76FA">
        <w:rPr>
          <w:rFonts w:ascii="Times New Roman" w:eastAsia="宋体" w:hAnsi="宋体"/>
          <w:color w:val="000000" w:themeColor="text1"/>
          <w:sz w:val="24"/>
        </w:rPr>
        <w:t>弯曲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when it travels through different parts of the earth atmosphere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 the air in the earth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atmosphere is moving all the time, the light traveling through the atmosphere makes the stars look as if they are moving,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same thing also happens to things on the ground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a very hot and shiny day, if you look at the road, you will see that the image(</w:t>
      </w:r>
      <w:r w:rsidRPr="000D76FA">
        <w:rPr>
          <w:rFonts w:ascii="Times New Roman" w:eastAsia="宋体" w:hAnsi="宋体"/>
          <w:color w:val="000000" w:themeColor="text1"/>
          <w:sz w:val="24"/>
        </w:rPr>
        <w:t>影像</w:t>
      </w:r>
      <w:r w:rsidRPr="000D76FA">
        <w:rPr>
          <w:rFonts w:ascii="Times New Roman" w:eastAsia="宋体" w:hAnsi="宋体"/>
          <w:color w:val="000000" w:themeColor="text1"/>
          <w:sz w:val="24"/>
        </w:rPr>
        <w:t>) in the distance is not clear and things move slightly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can also see the same effect if you drop a rock into water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rock appears a little unclear under the moving water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This twinkling effect causes a lot of problems for astronomers(</w:t>
      </w:r>
      <w:r w:rsidRPr="000D76FA">
        <w:rPr>
          <w:rFonts w:ascii="Times New Roman" w:eastAsia="宋体" w:hAnsi="宋体"/>
          <w:color w:val="000000" w:themeColor="text1"/>
          <w:sz w:val="24"/>
        </w:rPr>
        <w:t>天文学家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), because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they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cannot observe the stars clearly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So, a telescope is needed in space so that the air movements in the atmosphere could be avoided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took a long time to build the space telescope but finally in 1990, a huge space telescope called the Hubble Space Telescope was successfully sent into space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Since then, astronomers have made many important observations that have helped people understand space better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can we learn from the second paragraph?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scintillation does harm to our eyes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scintillation happens in the atmosphere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light can travel through the atmosphere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a rock is dropped into the moving water, it appears a little unclear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 water is too light to lift the rock 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Because light is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bent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when traveling through the water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 water becomes dirty when the light travels through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paragraph 4 refers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stars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problems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astronomers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passage is written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explain scintillation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explain how a telescope works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tell something about the Hubble Space Telescope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greatest wonders of the ancient world are usually hard to miss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you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walk past Egypt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pyramids without noticing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right in your face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not the Nazca Lines in southern Peru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These ancient drawings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rise before you on huge stones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geoglyphs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seen in the desert sands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are hundreds of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are so large that the best way to see them is from the window of a plane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how thousands of visitors see them each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Yet these wonders weren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noticed for nearly 1, 500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researcher first found some geoglyphs in Nazca(the Nazca Lines) in 1927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nearly 150 geoglyphs weren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discovered until many years later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took technology such as drones(</w:t>
      </w:r>
      <w:r w:rsidRPr="000D76FA">
        <w:rPr>
          <w:rFonts w:ascii="Times New Roman" w:eastAsia="宋体" w:hAnsi="宋体"/>
          <w:color w:val="000000" w:themeColor="text1"/>
          <w:sz w:val="24"/>
        </w:rPr>
        <w:t>无人机</w:t>
      </w:r>
      <w:r w:rsidRPr="000D76FA">
        <w:rPr>
          <w:rFonts w:ascii="Times New Roman" w:eastAsia="宋体" w:hAnsi="宋体"/>
          <w:color w:val="000000" w:themeColor="text1"/>
          <w:sz w:val="24"/>
        </w:rPr>
        <w:t>) to find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Researchers still have many questions about the geoglyphs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the answers are unclear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what we do know:The area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pre-Incan Nazca people created the geoglyphs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was between 500 BCE and 500 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did they make them?By removing away some of the dark rocks that covered the ground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showed the lighter-colored desert sand below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Many of the Nazca Lines show the natural world, like animals and plants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then there are some that aren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from nature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example was found in 2019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of a strange creature(</w:t>
      </w:r>
      <w:r w:rsidRPr="000D76FA">
        <w:rPr>
          <w:rFonts w:ascii="Times New Roman" w:eastAsia="宋体" w:hAnsi="宋体"/>
          <w:color w:val="000000" w:themeColor="text1"/>
          <w:sz w:val="24"/>
        </w:rPr>
        <w:t>创造物</w:t>
      </w:r>
      <w:r w:rsidRPr="000D76FA">
        <w:rPr>
          <w:rFonts w:ascii="Times New Roman" w:eastAsia="宋体" w:hAnsi="宋体"/>
          <w:color w:val="000000" w:themeColor="text1"/>
          <w:sz w:val="24"/>
        </w:rPr>
        <w:t>) with many eyes and mouths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Researchers say this shows that the Nazca people may have had a taste for the magical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So why were the geoglyphs created in the first place?Researchers think they may have been part of rituals(</w:t>
      </w:r>
      <w:r w:rsidRPr="000D76FA">
        <w:rPr>
          <w:rFonts w:ascii="Times New Roman" w:eastAsia="宋体" w:hAnsi="宋体"/>
          <w:color w:val="000000" w:themeColor="text1"/>
          <w:sz w:val="24"/>
        </w:rPr>
        <w:t>仪式</w:t>
      </w:r>
      <w:r w:rsidRPr="000D76FA">
        <w:rPr>
          <w:rFonts w:ascii="Times New Roman" w:eastAsia="宋体" w:hAnsi="宋体"/>
          <w:color w:val="000000" w:themeColor="text1"/>
          <w:sz w:val="24"/>
        </w:rPr>
        <w:t>) for rain and crops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Certain geoglyphs may have shown where the rituals were being held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Others could have led travelers to those places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Then again, these are all guesses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Only one thing is clear:The Nazcas found a way to draw lines in the ever-shifting sands of time that would last forever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geoglyphs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mean in the text?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Ground drawings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Wall paintings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Oil paintings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writer uses paragraph 5 mostly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introduce the rituals of the Nazca people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say that finding the lines was not very easy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show what some of the Nazca Lines look like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happened last?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Nazca people created drawings in the desert sand in Peru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Nazca Lines weren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noticed in Peru for nearly 1, 500 years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geoglyph of a strange creature with many eyes and mouths was found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is the main idea of the passage?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Nazca Lines were found by a researcher in 1927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Nazca Lines are pictures made in the sands of Peru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discovery and purpose of the Nazca Lines in Peru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Have you heard of the lost city of Atlantis?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Many people have wondered if a place called Atlantis is real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ancient Greek philosopher(</w:t>
      </w:r>
      <w:r w:rsidRPr="000D76FA">
        <w:rPr>
          <w:rFonts w:ascii="Times New Roman" w:eastAsia="宋体" w:hAnsi="宋体"/>
          <w:color w:val="000000" w:themeColor="text1"/>
          <w:sz w:val="24"/>
        </w:rPr>
        <w:t>哲学家</w:t>
      </w:r>
      <w:r w:rsidRPr="000D76FA">
        <w:rPr>
          <w:rFonts w:ascii="Times New Roman" w:eastAsia="宋体" w:hAnsi="宋体"/>
          <w:color w:val="000000" w:themeColor="text1"/>
          <w:sz w:val="24"/>
        </w:rPr>
        <w:t>) Plato first wrote about Atlantis in his 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said it was home to great leaders who had unusual powers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Plato said in one day and one night, a great earthquake caused Atlantis to go down into the ocean, never to be seen again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Two years ago, an American-led team of researchers began searching for Atlantis in the Strait of Gibraltar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Then they used a special kind of instrument to help them see the underwater city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the researchers found what seemed to be the remains of an old city that was built in a circle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was also how Plato described Atlantis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this city, the researchers found a stone carving(</w:t>
      </w:r>
      <w:r w:rsidRPr="000D76FA">
        <w:rPr>
          <w:rFonts w:ascii="Times New Roman" w:eastAsia="宋体" w:hAnsi="宋体"/>
          <w:color w:val="000000" w:themeColor="text1"/>
          <w:sz w:val="24"/>
        </w:rPr>
        <w:t>雕像</w:t>
      </w:r>
      <w:r w:rsidRPr="000D76FA">
        <w:rPr>
          <w:rFonts w:ascii="Times New Roman" w:eastAsia="宋体" w:hAnsi="宋体"/>
          <w:color w:val="000000" w:themeColor="text1"/>
          <w:sz w:val="24"/>
        </w:rPr>
        <w:t>) of a man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said he found something interesting in central Spain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discovered a series of cities built like Atlantis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say that Plato made up the story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see his work as fiction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also think it was not possible for such a large area to disappear in such a short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Professor Freund and his team know that many people think Atlantis is not real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his team plans to continue their research under the sea in central Spain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one of the world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greatest mysteries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Arial Unicode MS" w:eastAsia="Arial Unicode MS" w:hAnsi="Arial Unicode MS" w:cs="Arial Unicode MS" w:hint="eastAsia"/>
          <w:color w:val="000000" w:themeColor="text1"/>
          <w:sz w:val="24"/>
        </w:rPr>
        <w:t>􀅡</w:t>
      </w:r>
      <w:r w:rsidRPr="000D76FA">
        <w:rPr>
          <w:rFonts w:ascii="Times New Roman" w:eastAsia="宋体" w:hAnsi="宋体"/>
          <w:color w:val="000000" w:themeColor="text1"/>
          <w:sz w:val="24"/>
        </w:rPr>
        <w:t>diz is about a hundred kilometers from Greek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found an underwater city near C</w:t>
      </w:r>
      <w:r w:rsidRPr="000D76FA">
        <w:rPr>
          <w:rFonts w:ascii="Arial Unicode MS" w:eastAsia="Arial Unicode MS" w:hAnsi="Arial Unicode MS" w:cs="Arial Unicode MS" w:hint="eastAsia"/>
          <w:color w:val="000000" w:themeColor="text1"/>
          <w:sz w:val="24"/>
        </w:rPr>
        <w:t>􀅡</w:t>
      </w:r>
      <w:r w:rsidRPr="000D76FA">
        <w:rPr>
          <w:rFonts w:ascii="Times New Roman" w:eastAsia="宋体" w:hAnsi="宋体"/>
          <w:color w:val="000000" w:themeColor="text1"/>
          <w:sz w:val="24"/>
        </w:rPr>
        <w:t>diz, Spain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had many ships that were very scientifically developed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Richard Freund from the University of Hartford directed the research team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are many people who think that the search for Atlantis is a waste of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Police in America have stepped up their search for a fifteen-year-old boy who went missing three days ago in Dover, New Hampshire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case has received great interest because it is said that aliens visited when the boy disappeared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Justin Foster, a high school student, was last seen on Friday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evening at 8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, Justin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friends called him to play baseball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Witnesses(</w:t>
      </w:r>
      <w:r w:rsidRPr="000D76FA">
        <w:rPr>
          <w:rFonts w:ascii="Times New Roman" w:eastAsia="宋体" w:hAnsi="宋体"/>
          <w:color w:val="000000" w:themeColor="text1"/>
          <w:sz w:val="24"/>
        </w:rPr>
        <w:t>目击者</w:t>
      </w:r>
      <w:r w:rsidRPr="000D76FA">
        <w:rPr>
          <w:rFonts w:ascii="Times New Roman" w:eastAsia="宋体" w:hAnsi="宋体"/>
          <w:color w:val="000000" w:themeColor="text1"/>
          <w:sz w:val="24"/>
        </w:rPr>
        <w:t>) said they saw Justin walking towards his house at 10:45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Justin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sister, Kelly, said she heard her brother return home at about 11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, but she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see him with her own eyes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 was on bed at that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Suddenly I was woken up at midnight by a bright light outside my window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Kelly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 pulled back the curtains and saw a large spaceship flying outside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had blue lights all around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Standing inside were lots of aliens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was frightened!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Kelly said that the spaceship then moved towards her brother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bedroom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There was a flash of light and I heard Justin shout, and then the UFO just disappeared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sure the aliens took him away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Kelly then ran and woke up her mother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Mrs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Foster thought that Kelly was having a bad dream, so she sent her back to bed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Foster was not home that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Justin did not show up for lunch the next day, Mrs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Foster became worried and told her husband to call the police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Some people in Dover also said that they saw aliens that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happened to me!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said Mrs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Smith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The aliens took me aboard the UFO for research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Luckily, they sent me home without any injuries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whole experience was terrible!I haven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been sleeping well since I returned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think Justin was taken away by them,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When asked about whether Justin was taken away by aliens, Detective Peterson, who has taken charge of the case, told reporters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Sometimes people make up stories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really no hard proof that aliens took him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we are looking into other possibilities as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will not give up until we find out what happened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Justin was last seen at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on Friday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Justin disappeared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according to Kelly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Foster thought Kelly had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at first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said she was taken away by the aliens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kind of person was Detective Peterson?Why do you think so?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它是一只黑色的小狗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它没有追着我跑。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It was a little black dog and it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他们认为这些石头可以预防疾病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使人保持健康。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They think the stones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and keep people healthy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一般来说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宋体" w:hAnsi="宋体"/>
          <w:color w:val="000000" w:themeColor="text1"/>
          <w:sz w:val="24"/>
        </w:rPr>
        <w:t>在正式的中餐中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宋体" w:hAnsi="宋体"/>
          <w:color w:val="000000" w:themeColor="text1"/>
          <w:sz w:val="24"/>
        </w:rPr>
        <w:t>凉菜是第一道菜。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, cold dishes are the first course in formal Chinese meals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露西和邻居们用中文交流毫不费力。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Lucy has no trouble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her neighbors in Chinese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走了很长一段时间后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他太累了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很快就睡着了。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walking for a long time, he was so tired that 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quickly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We live in a small town and almost everyone knows each 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used to be very quiet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Nothing much ever happened around here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, these days, something unusual is happening in our town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Victor, a teacher in my school, is really nervous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he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(interview) by the town newspaper, he said,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Every night we hear strange noises outside our window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My wife thinks that it could be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559874F" wp14:editId="36A8CAD3">
            <wp:extent cx="806040" cy="14472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animal, but my friends and I think it must be teenagers having fun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My parents called the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(policeman), but they couldn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find anything strange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think it might be the wind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think so!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Victor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next-door neighbor Helen is worried,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479D46D" wp14:editId="50D70FEC">
            <wp:extent cx="806040" cy="14472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first, I thought that it might be a dog, but I couldn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see a dog or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(something) else, either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I guess it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(be) a dog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then, what could it be?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One woman in the area saw something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(run) away, but it was dark so she was not 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think it was too big to be a dog,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she said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.“</w:t>
      </w:r>
      <w:r w:rsidRPr="000D76FA">
        <w:rPr>
          <w:rFonts w:ascii="Times New Roman" w:eastAsia="宋体" w:hAnsi="宋体"/>
          <w:color w:val="000000" w:themeColor="text1"/>
          <w:sz w:val="24"/>
        </w:rPr>
        <w:t>Maybe it was a bear or a wolf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Everyone in our town is feeling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(easy), and everyone has his or her own ideas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must be something visiting the homes in our neighborhood, but what is it?We have no idea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Most people hope that this animal or person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58A9EA8" wp14:editId="11F58FA4">
            <wp:extent cx="806040" cy="14472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(go) away, but I do not think that is going to happen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noise-maker is having too much fun creating fear in the neighborhood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你在学校操场上捡到了一件红色的夹克衫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你想知道它的主人是谁。请你根据下面的提示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Red Jacket Must Belong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进行合理推测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写一篇约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词的短文。 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4943CAE" wp14:editId="15E8983C">
            <wp:extent cx="3555360" cy="1536840"/>
            <wp:effectExtent l="0" t="0" r="0" b="0"/>
            <wp:docPr id="121" name="KE9KR24.eps" descr="id:2147489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5536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要求</w:t>
      </w:r>
      <w:r w:rsidRPr="000D76FA">
        <w:rPr>
          <w:rFonts w:ascii="Times New Roman" w:eastAsia="宋体" w:hAnsi="宋体"/>
          <w:color w:val="000000" w:themeColor="text1"/>
          <w:sz w:val="24"/>
        </w:rPr>
        <w:t>:1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文章须包含图片中的所有信息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文中不得出现真实的姓名和校名。</w:t>
      </w:r>
    </w:p>
    <w:p w:rsidR="00683100" w:rsidRPr="000D76FA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Red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Jacket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Must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Belong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</w:t>
      </w:r>
      <w:r w:rsidRPr="000D76FA">
        <w:rPr>
          <w:rFonts w:ascii="Times New Roman" w:eastAsia="宋体" w:hAnsi="Times New Roman"/>
          <w:b/>
          <w:color w:val="000000" w:themeColor="text1"/>
          <w:sz w:val="24"/>
          <w:u w:val="single" w:color="000000"/>
        </w:rPr>
        <w:t> 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D27A27" w:rsidRPr="00513DA5" w:rsidRDefault="00D27A27" w:rsidP="00D27A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683100" w:rsidRDefault="00683100">
      <w:bookmarkStart w:id="0" w:name="_GoBack"/>
      <w:bookmarkEnd w:id="0"/>
      <w:r>
        <w:br w:type="page"/>
      </w:r>
    </w:p>
    <w:p w:rsidR="00683100" w:rsidRPr="00085A3E" w:rsidRDefault="00683100" w:rsidP="00683100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M:Look!A red handbag is under the tree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nice it is!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 must be Carla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likes red best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W:Oh, the TV doesn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work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watch my favorite basketball match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worry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can watch it on my computer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W:Listen!Who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singing?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 may be Lingling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attend a singing competition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is over there?It looks like a schoolbag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it must be Amy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Look!Her ID card is in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W:Look!There is a boy sitting in the classroom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Is he Sam?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Sam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saw him go to the cinema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M:Is that girl at the gate of the school Mary?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she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Mary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has gone to Australia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Whose English book is this?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Mom, is that my dress?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That soccer ball must be Jim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Where did you last put it?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Excuse me, may I use your dictionary?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Why do you think the book is Jenny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W:Mike, whose book is this, Mary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or Amy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M:Well, I think it must belong to Cathy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Her name is on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W:The guitar club is looking for more volunteers to join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you must be interested in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M:Oh,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 love to, but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quite busy with my courses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M:Is the blue schoolbag on the desk yours, Anna?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W:No, mine is red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M:Look!There is a pet dog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Who does it belong to, Mary?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 belongs to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best friend Tom gave it to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 you know that young man under the tree, Amy?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W:Oh, Tom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is my cousin Frank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M:Jane, you look so tired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happened to you?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W:The strange noise made me awake all night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M:Mom,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really worried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W:Why?What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wrong?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find my schoolbag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W:Well, where did you last put it?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remember!I went to a picnic after the concert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Oh, I remember I had my schoolbag with me at the park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W:Hi, Dave!Do you know whose pencil case this is?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M:Where did you find it, Ann?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W:In the school library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 could be Bob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lost a pencil case in the library yesterday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saw a UFO this morning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M:Really?What time did you see it?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W:At about 8:00 in the morning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M:Where did you see it?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W:In the garden in front of our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 did the UFO look like?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 was black and it looked like a big bird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Sunday morning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 group of students are having a picnic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There is lots of delicious food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Look, there are two hamburgers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might be Carla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Everyone in our class knows her favorite food is hamburgers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two bottles of orange juice must be Fred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always drinks that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the tomatoes and apples could be the twins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take good care of their health and often eat vegetables and fruit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Oh, here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a CD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Who might it belong to?It might belong to Linda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always listens to classical music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the magazine must be Mary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likes reading very much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Whose toy car is it?It must be Jimmy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is the only kid at the picnic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Hamburgers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twins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listens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magazine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kid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10:45 p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his bedroom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 bad dream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Smith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was responsible/serious/careful/persistent because he believed proof/didn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jump to a conclusion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run after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prevent illness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Generally speaking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communicating with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fell asleep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However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was interviewed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policemen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anything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running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uneasy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will go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Red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Jacket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Must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Belong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Bob </w:t>
      </w:r>
    </w:p>
    <w:p w:rsidR="00683100" w:rsidRPr="00255196" w:rsidRDefault="00683100" w:rsidP="0068310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found a red jacket on the school playground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it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Ann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because she doesn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like wearing jackets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likes wearing different kinds of dresses every season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belong to Lucy because she doesn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like red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likes purple best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be Mary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because 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much too big for 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is thin and short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might be Tom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because he is playing football with his friends on the playground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Oh, Bob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name is on the jacket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red is his favorite color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jacket must be his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647169" w:rsidRPr="00683100" w:rsidRDefault="00647169" w:rsidP="00B50CDA"/>
    <w:sectPr w:rsidR="00647169" w:rsidRPr="00683100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A27" w:rsidRDefault="00D27A27" w:rsidP="00D27A27">
      <w:r>
        <w:separator/>
      </w:r>
    </w:p>
  </w:endnote>
  <w:endnote w:type="continuationSeparator" w:id="0">
    <w:p w:rsidR="00D27A27" w:rsidRDefault="00D27A27" w:rsidP="00D2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A27" w:rsidRDefault="00D27A27" w:rsidP="00D27A27">
      <w:r>
        <w:separator/>
      </w:r>
    </w:p>
  </w:footnote>
  <w:footnote w:type="continuationSeparator" w:id="0">
    <w:p w:rsidR="00D27A27" w:rsidRDefault="00D27A27" w:rsidP="00D27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100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3100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27A27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D6489D-95FA-4FE5-9BFA-F0AFD61B9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10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683100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8310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83100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68310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83100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683100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68310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683100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683100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683100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68310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8310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83100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683100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683100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683100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683100"/>
    <w:rPr>
      <w:vertAlign w:val="superscript"/>
    </w:rPr>
  </w:style>
  <w:style w:type="paragraph" w:customStyle="1" w:styleId="ac">
    <w:name w:val="一级章节"/>
    <w:basedOn w:val="a"/>
    <w:qFormat/>
    <w:rsid w:val="00683100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15</Pages>
  <Words>4517</Words>
  <Characters>18237</Characters>
  <Application>Microsoft Office Word</Application>
  <DocSecurity>0</DocSecurity>
  <Lines>151</Lines>
  <Paragraphs>45</Paragraphs>
  <ScaleCrop>false</ScaleCrop>
  <Company>微软中国</Company>
  <LinksUpToDate>false</LinksUpToDate>
  <CharactersWithSpaces>22709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2025-09-10T07:52:00Z</dcterms:created>
  <dcterms:modified xsi:type="dcterms:W3CDTF">2025-09-10T07:57:00Z</dcterms:modified>
</cp:coreProperties>
</file>